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C7" w:rsidRPr="00076414" w:rsidRDefault="006F7CE2" w:rsidP="006F7CE2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AUSTRALIAN JUNIOR NATIONALS SQUAD ENTRY FORM</w:t>
      </w:r>
    </w:p>
    <w:tbl>
      <w:tblPr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3725"/>
        <w:gridCol w:w="1057"/>
        <w:gridCol w:w="1053"/>
        <w:gridCol w:w="866"/>
        <w:gridCol w:w="1603"/>
        <w:gridCol w:w="1521"/>
      </w:tblGrid>
      <w:tr w:rsidR="006A672F" w:rsidTr="00DE2357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6A672F" w:rsidRDefault="006A672F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6A672F" w:rsidRDefault="006A672F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6A672F" w:rsidTr="00DE2357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DE2357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6A672F" w:rsidTr="00DE2357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6A672F" w:rsidTr="00DE2357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bookmarkStart w:id="0" w:name="Dropdown2"/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bookmarkEnd w:id="0"/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7013A2" w:rsidTr="00DE2357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7013A2" w:rsidRDefault="007013A2" w:rsidP="00445D93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GRADE:</w:t>
            </w:r>
            <w:r w:rsidR="009C5CB9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 </w:t>
            </w:r>
            <w:bookmarkStart w:id="1" w:name="Dropdown3"/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1"/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$32</w:t>
            </w:r>
            <w:r w:rsidR="003B5103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7013A2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7013A2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DE2357" w:rsidTr="008E1416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DE2357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DE2357" w:rsidTr="008E1416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445D93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9C5CB9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$32</w:t>
            </w:r>
            <w:r w:rsidR="003B5103"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bookmarkStart w:id="2" w:name="_GoBack"/>
            <w:bookmarkEnd w:id="2"/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DE2357" w:rsidTr="008E1416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DE2357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DE2357" w:rsidTr="008E1416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9C5CB9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$32</w:t>
            </w:r>
            <w:r w:rsidR="003B5103"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DE2357" w:rsidTr="008E1416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DE2357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DE2357" w:rsidTr="008E1416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9C5CB9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$32</w:t>
            </w:r>
            <w:r w:rsidR="003B5103"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DE2357" w:rsidRDefault="00DE2357" w:rsidP="00051D05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DE2357" w:rsidTr="008E1416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DE2357" w:rsidTr="008E1416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DE2357" w:rsidTr="008E1416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445D93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9C5CB9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$32</w:t>
            </w:r>
            <w:r w:rsidR="003B5103"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7D576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DE2357" w:rsidRDefault="00DE2357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</w:tbl>
    <w:p w:rsidR="00DE2357" w:rsidRDefault="00DE2357" w:rsidP="00DE2357">
      <w:pPr>
        <w:widowControl w:val="0"/>
        <w:rPr>
          <w14:ligatures w14:val="none"/>
        </w:rPr>
      </w:pPr>
    </w:p>
    <w:p w:rsidR="0044225A" w:rsidRDefault="0044225A" w:rsidP="00DE2357">
      <w:pPr>
        <w:widowControl w:val="0"/>
        <w:rPr>
          <w14:ligatures w14:val="none"/>
        </w:rPr>
      </w:pPr>
    </w:p>
    <w:p w:rsidR="0044225A" w:rsidRDefault="0044225A" w:rsidP="0044225A">
      <w:pPr>
        <w:widowControl w:val="0"/>
        <w:jc w:val="center"/>
        <w:rPr>
          <w14:ligatures w14:val="none"/>
        </w:rPr>
      </w:pPr>
      <w:r>
        <w:rPr>
          <w:rFonts w:ascii="Arial" w:hAnsi="Arial" w:cs="Arial"/>
          <w:b/>
          <w:sz w:val="22"/>
          <w14:ligatures w14:val="none"/>
        </w:rPr>
        <w:t>Please refer to the file:  “General Information Regarding Entries” for payment and other details.</w:t>
      </w:r>
    </w:p>
    <w:sectPr w:rsidR="0044225A" w:rsidSect="007E0E4D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5DBYcdKv7FYuZ6/l94FmMF6VvkM=" w:salt="52K6GDJoJ5wpjhgRsQuVYA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57"/>
    <w:rsid w:val="00051D05"/>
    <w:rsid w:val="00061403"/>
    <w:rsid w:val="00076414"/>
    <w:rsid w:val="00084228"/>
    <w:rsid w:val="0016751A"/>
    <w:rsid w:val="001F5AAB"/>
    <w:rsid w:val="002C7F14"/>
    <w:rsid w:val="00352EC8"/>
    <w:rsid w:val="0035632A"/>
    <w:rsid w:val="0036255F"/>
    <w:rsid w:val="003B5103"/>
    <w:rsid w:val="003B7687"/>
    <w:rsid w:val="0043159E"/>
    <w:rsid w:val="0044225A"/>
    <w:rsid w:val="00445D93"/>
    <w:rsid w:val="00472938"/>
    <w:rsid w:val="00541493"/>
    <w:rsid w:val="006A672F"/>
    <w:rsid w:val="006F7CE2"/>
    <w:rsid w:val="007013A2"/>
    <w:rsid w:val="007806AA"/>
    <w:rsid w:val="007A4215"/>
    <w:rsid w:val="007D5761"/>
    <w:rsid w:val="007E0E4D"/>
    <w:rsid w:val="008325C7"/>
    <w:rsid w:val="00913B3D"/>
    <w:rsid w:val="00962221"/>
    <w:rsid w:val="009C5CB9"/>
    <w:rsid w:val="00B33787"/>
    <w:rsid w:val="00BC4854"/>
    <w:rsid w:val="00CB4565"/>
    <w:rsid w:val="00D419F5"/>
    <w:rsid w:val="00DB5F32"/>
    <w:rsid w:val="00DE2357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(Singles)</Template>
  <TotalTime>1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4</cp:revision>
  <dcterms:created xsi:type="dcterms:W3CDTF">2012-12-30T10:46:00Z</dcterms:created>
  <dcterms:modified xsi:type="dcterms:W3CDTF">2012-12-30T10:47:00Z</dcterms:modified>
</cp:coreProperties>
</file>